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55" w:rsidRDefault="00BD7E55" w:rsidP="002F0906">
      <w:pPr>
        <w:pStyle w:val="Header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BF31DA">
        <w:rPr>
          <w:rFonts w:ascii="Comic Sans MS" w:hAnsi="Comic Sans MS" w:cs="Comic Sans MS"/>
          <w:b/>
          <w:bCs/>
          <w:sz w:val="24"/>
          <w:szCs w:val="24"/>
        </w:rPr>
        <w:t>SOSYAL BİLGİLER 4. SINIF 2. DÖNEM 1. YAZIL</w:t>
      </w:r>
      <w:r>
        <w:rPr>
          <w:rFonts w:ascii="Comic Sans MS" w:hAnsi="Comic Sans MS" w:cs="Comic Sans MS"/>
          <w:b/>
          <w:bCs/>
          <w:sz w:val="24"/>
          <w:szCs w:val="24"/>
        </w:rPr>
        <w:t>I</w:t>
      </w:r>
    </w:p>
    <w:p w:rsidR="00BD7E55" w:rsidRDefault="00BD7E55" w:rsidP="002F0906">
      <w:pPr>
        <w:pStyle w:val="Head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ADI SOYADI: ......................                        ALDIĞI NOT: .................</w:t>
      </w:r>
    </w:p>
    <w:p w:rsidR="00BD7E55" w:rsidRDefault="00BD7E55" w:rsidP="002F0906">
      <w:pPr>
        <w:pStyle w:val="Header"/>
        <w:rPr>
          <w:rFonts w:cs="Times New Roman"/>
        </w:rPr>
      </w:pPr>
      <w:r>
        <w:t xml:space="preserve">Sorubak.com 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A. Doğru cümlelerin başına "D", yanlış cümlelerin başına "Y" yazınız.</w:t>
      </w:r>
      <w:r>
        <w:rPr>
          <w:rFonts w:ascii="Comic Sans MS" w:hAnsi="Comic Sans MS" w:cs="Comic Sans MS"/>
          <w:b/>
          <w:bCs/>
          <w:sz w:val="20"/>
          <w:szCs w:val="20"/>
        </w:rPr>
        <w:t>(10x1=10 puan)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1- </w:t>
      </w:r>
      <w:r w:rsidRPr="008B0010">
        <w:rPr>
          <w:rFonts w:ascii="Comic Sans MS" w:hAnsi="Comic Sans MS" w:cs="Comic Sans MS"/>
          <w:sz w:val="20"/>
          <w:szCs w:val="20"/>
        </w:rPr>
        <w:t>İsteklerimizihtiyaçlarımızdan önceliklidir.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2- </w:t>
      </w:r>
      <w:r w:rsidRPr="008B0010">
        <w:rPr>
          <w:rFonts w:ascii="Comic Sans MS" w:hAnsi="Comic Sans MS" w:cs="Comic Sans MS"/>
          <w:sz w:val="20"/>
          <w:szCs w:val="20"/>
        </w:rPr>
        <w:t>İhtiyaç ve isteklerimizi belirlemek aile ekonomimize katkıda bulunur.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3- </w:t>
      </w:r>
      <w:r w:rsidRPr="008B0010">
        <w:rPr>
          <w:rFonts w:ascii="Comic Sans MS" w:hAnsi="Comic Sans MS" w:cs="Comic Sans MS"/>
          <w:sz w:val="20"/>
          <w:szCs w:val="20"/>
        </w:rPr>
        <w:t>İhtiyaç ve istekler durumdan duruma ve kişiden kişiye farklılık göstermez.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4- </w:t>
      </w:r>
      <w:r w:rsidRPr="008B0010">
        <w:rPr>
          <w:rFonts w:ascii="Comic Sans MS" w:hAnsi="Comic Sans MS" w:cs="Comic Sans MS"/>
          <w:sz w:val="20"/>
          <w:szCs w:val="20"/>
        </w:rPr>
        <w:t>İhtiyaçlarımızı karşılamak için dükkan, market, mağaza gibi yerlerden yararlanırız.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5- </w:t>
      </w:r>
      <w:r w:rsidRPr="008B0010">
        <w:rPr>
          <w:rFonts w:ascii="Comic Sans MS" w:hAnsi="Comic Sans MS" w:cs="Comic Sans MS"/>
          <w:sz w:val="20"/>
          <w:szCs w:val="20"/>
        </w:rPr>
        <w:t>Gelirlerimizi daha çok isteklerimize ayırmalıyız.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6- </w:t>
      </w:r>
      <w:r w:rsidRPr="008B0010">
        <w:rPr>
          <w:rFonts w:ascii="Comic Sans MS" w:hAnsi="Comic Sans MS" w:cs="Comic Sans MS"/>
          <w:sz w:val="20"/>
          <w:szCs w:val="20"/>
        </w:rPr>
        <w:t>Doğal kaynaklar hiç tükenmez, bu nedenle tasarrufa gerek yoktur.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 7- </w:t>
      </w:r>
      <w:r w:rsidRPr="008B0010">
        <w:rPr>
          <w:rFonts w:ascii="Comic Sans MS" w:hAnsi="Comic Sans MS" w:cs="Comic Sans MS"/>
          <w:sz w:val="20"/>
          <w:szCs w:val="20"/>
        </w:rPr>
        <w:t>Aldığımız ürünlerin fatura ve garanti belgelerini saklamalıyız.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(.....)  8-</w:t>
      </w:r>
      <w:r w:rsidRPr="008B0010">
        <w:rPr>
          <w:rFonts w:ascii="Comic Sans MS" w:hAnsi="Comic Sans MS" w:cs="Comic Sans MS"/>
          <w:sz w:val="20"/>
          <w:szCs w:val="20"/>
        </w:rPr>
        <w:t>Tüketici olarakhaklarımız vardır ve haklarımız yasalarla korunur.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(.....)  9-</w:t>
      </w:r>
      <w:r w:rsidRPr="008B0010">
        <w:rPr>
          <w:rFonts w:ascii="Comic Sans MS" w:hAnsi="Comic Sans MS" w:cs="Comic Sans MS"/>
          <w:sz w:val="20"/>
          <w:szCs w:val="20"/>
        </w:rPr>
        <w:t>Bir ürünün üretim-dağıtım ve tüketim aşamalarından birinde sorun yaşanırsa ürün tüketiciye ulaşmaz.</w:t>
      </w:r>
    </w:p>
    <w:p w:rsidR="00BD7E55" w:rsidRPr="008B0010" w:rsidRDefault="00BD7E55" w:rsidP="00C11F94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(.....) 10- </w:t>
      </w:r>
      <w:r w:rsidRPr="008B0010">
        <w:rPr>
          <w:rFonts w:ascii="Comic Sans MS" w:hAnsi="Comic Sans MS" w:cs="Comic Sans MS"/>
          <w:sz w:val="20"/>
          <w:szCs w:val="20"/>
        </w:rPr>
        <w:t>Şoförlük yapmak için dikkatli olmak gerekmez.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B. Cümleleri uygun kelimelerle doldurunuz.</w:t>
      </w:r>
      <w:r>
        <w:rPr>
          <w:rFonts w:ascii="Comic Sans MS" w:hAnsi="Comic Sans MS" w:cs="Comic Sans MS"/>
          <w:b/>
          <w:bCs/>
          <w:sz w:val="20"/>
          <w:szCs w:val="20"/>
        </w:rPr>
        <w:t>(12x1=12 puan)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toplu taşıma araçlarını </w:t>
      </w:r>
      <w:r w:rsidRPr="008B0010">
        <w:rPr>
          <w:rFonts w:ascii="Comic Sans MS" w:hAnsi="Comic Sans MS" w:cs="Comic Sans MS"/>
          <w:sz w:val="20"/>
          <w:szCs w:val="20"/>
        </w:rPr>
        <w:t>aile bütçesi</w:t>
      </w: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ağaçtan     </w:t>
      </w:r>
      <w:r w:rsidRPr="008B0010">
        <w:rPr>
          <w:rFonts w:ascii="Comic Sans MS" w:hAnsi="Comic Sans MS" w:cs="Comic Sans MS"/>
          <w:sz w:val="20"/>
          <w:szCs w:val="20"/>
        </w:rPr>
        <w:t>çalışmak</w:t>
      </w:r>
      <w:r w:rsidRPr="008B0010">
        <w:rPr>
          <w:rFonts w:ascii="Comic Sans MS" w:hAnsi="Comic Sans MS" w:cs="Comic Sans MS"/>
          <w:b/>
          <w:bCs/>
          <w:sz w:val="20"/>
          <w:szCs w:val="20"/>
        </w:rPr>
        <w:t>vergi</w:t>
      </w:r>
      <w:r w:rsidRPr="008B0010">
        <w:rPr>
          <w:rFonts w:ascii="Comic Sans MS" w:hAnsi="Comic Sans MS" w:cs="Comic Sans MS"/>
          <w:sz w:val="20"/>
          <w:szCs w:val="20"/>
        </w:rPr>
        <w:t xml:space="preserve">        fiş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8B0010">
        <w:rPr>
          <w:rFonts w:ascii="Comic Sans MS" w:hAnsi="Comic Sans MS" w:cs="Comic Sans MS"/>
          <w:sz w:val="20"/>
          <w:szCs w:val="20"/>
        </w:rPr>
        <w:t xml:space="preserve">şeker pancarından            </w:t>
      </w:r>
      <w:r w:rsidRPr="008B0010">
        <w:rPr>
          <w:rFonts w:ascii="Comic Sans MS" w:hAnsi="Comic Sans MS" w:cs="Comic Sans MS"/>
          <w:b/>
          <w:bCs/>
          <w:sz w:val="20"/>
          <w:szCs w:val="20"/>
        </w:rPr>
        <w:t>meslekler</w:t>
      </w:r>
      <w:r w:rsidRPr="008B0010">
        <w:rPr>
          <w:rFonts w:ascii="Comic Sans MS" w:hAnsi="Comic Sans MS" w:cs="Comic Sans MS"/>
          <w:sz w:val="20"/>
          <w:szCs w:val="20"/>
        </w:rPr>
        <w:t>gelirlerine</w:t>
      </w:r>
      <w:r w:rsidRPr="008B0010">
        <w:rPr>
          <w:rFonts w:ascii="Comic Sans MS" w:hAnsi="Comic Sans MS" w:cs="Comic Sans MS"/>
          <w:b/>
          <w:bCs/>
          <w:sz w:val="20"/>
          <w:szCs w:val="20"/>
        </w:rPr>
        <w:t>alışveriş listesi</w:t>
      </w:r>
      <w:r w:rsidRPr="008B0010">
        <w:rPr>
          <w:rFonts w:ascii="Comic Sans MS" w:hAnsi="Comic Sans MS" w:cs="Comic Sans MS"/>
          <w:sz w:val="20"/>
          <w:szCs w:val="20"/>
        </w:rPr>
        <w:t>devlet</w:t>
      </w: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    temel ihtiyaçlar                  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 xml:space="preserve">1. </w:t>
      </w:r>
      <w:r w:rsidRPr="008B0010">
        <w:rPr>
          <w:rFonts w:ascii="Comic Sans MS" w:hAnsi="Comic Sans MS" w:cs="Comic Sans MS"/>
          <w:sz w:val="20"/>
          <w:szCs w:val="20"/>
        </w:rPr>
        <w:t>İnsanlar ihtiyaçlarını karşılamak için ......................................zorundadır.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2.</w:t>
      </w:r>
      <w:r w:rsidRPr="008B0010">
        <w:rPr>
          <w:rFonts w:ascii="Comic Sans MS" w:hAnsi="Comic Sans MS" w:cs="Comic Sans MS"/>
          <w:sz w:val="20"/>
          <w:szCs w:val="20"/>
        </w:rPr>
        <w:t xml:space="preserve"> Yaşamımızı devam ettirmek için zorunlu olan ihtiyaçlara ........................................................denir.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8B0010">
        <w:rPr>
          <w:rFonts w:ascii="Comic Sans MS" w:hAnsi="Comic Sans MS" w:cs="Comic Sans MS"/>
          <w:sz w:val="20"/>
          <w:szCs w:val="20"/>
        </w:rPr>
        <w:t xml:space="preserve"> Şehir içinde araç yoğunluğunun önlemek için .....................................................kullanmalıyız.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8B0010">
        <w:rPr>
          <w:rFonts w:ascii="Comic Sans MS" w:hAnsi="Comic Sans MS" w:cs="Comic Sans MS"/>
          <w:sz w:val="20"/>
          <w:szCs w:val="20"/>
        </w:rPr>
        <w:t xml:space="preserve"> Alışveriş öncesi ...........................................hazırlamalıyız.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5.</w:t>
      </w:r>
      <w:r w:rsidRPr="008B0010">
        <w:rPr>
          <w:rFonts w:ascii="Comic Sans MS" w:hAnsi="Comic Sans MS" w:cs="Comic Sans MS"/>
          <w:sz w:val="20"/>
          <w:szCs w:val="20"/>
        </w:rPr>
        <w:t>.................................................. oluşturmak insanlara aylık gelirlerini ekonomik kullanmalarını sağlar.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6.</w:t>
      </w:r>
      <w:r w:rsidRPr="008B0010">
        <w:rPr>
          <w:rFonts w:ascii="Comic Sans MS" w:hAnsi="Comic Sans MS" w:cs="Comic Sans MS"/>
          <w:sz w:val="20"/>
          <w:szCs w:val="20"/>
        </w:rPr>
        <w:t xml:space="preserve"> İnsanlar harcama planlarını .........................................göre yaparlar.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7.</w:t>
      </w:r>
      <w:r w:rsidRPr="008B0010">
        <w:rPr>
          <w:rFonts w:ascii="Comic Sans MS" w:hAnsi="Comic Sans MS" w:cs="Comic Sans MS"/>
          <w:sz w:val="20"/>
          <w:szCs w:val="20"/>
        </w:rPr>
        <w:t xml:space="preserve"> Alışverişlerimizde mutlaka ......................almalıyız.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8.</w:t>
      </w:r>
      <w:r w:rsidRPr="008B0010">
        <w:rPr>
          <w:rFonts w:ascii="Comic Sans MS" w:hAnsi="Comic Sans MS" w:cs="Comic Sans MS"/>
          <w:sz w:val="20"/>
          <w:szCs w:val="20"/>
        </w:rPr>
        <w:t xml:space="preserve"> Fiş üzerindeki KDV tutarı devlete .....................olarak gider.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9.</w:t>
      </w:r>
      <w:r w:rsidRPr="008B0010">
        <w:rPr>
          <w:rFonts w:ascii="Comic Sans MS" w:hAnsi="Comic Sans MS" w:cs="Comic Sans MS"/>
          <w:sz w:val="20"/>
          <w:szCs w:val="20"/>
        </w:rPr>
        <w:t xml:space="preserve"> Aldığımız bir ürünün arızası ile ilgili mağaza sahibiyle anlaşamazsak dilekçe ile hakkımızı arayabileceğimiz ..............................kurumları vardır.</w:t>
      </w:r>
    </w:p>
    <w:p w:rsidR="00BD7E55" w:rsidRPr="008B0010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10.</w:t>
      </w:r>
      <w:r w:rsidRPr="008B0010">
        <w:rPr>
          <w:rFonts w:ascii="Comic Sans MS" w:hAnsi="Comic Sans MS" w:cs="Comic Sans MS"/>
          <w:sz w:val="20"/>
          <w:szCs w:val="20"/>
        </w:rPr>
        <w:t>............................insanların ihtiyaçlarını giderir.</w:t>
      </w:r>
    </w:p>
    <w:p w:rsidR="00BD7E55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8B0010">
        <w:rPr>
          <w:rFonts w:ascii="Comic Sans MS" w:hAnsi="Comic Sans MS" w:cs="Comic Sans MS"/>
          <w:b/>
          <w:bCs/>
          <w:sz w:val="20"/>
          <w:szCs w:val="20"/>
        </w:rPr>
        <w:t>11-12.</w:t>
      </w:r>
      <w:r w:rsidRPr="008B0010">
        <w:rPr>
          <w:rFonts w:ascii="Comic Sans MS" w:hAnsi="Comic Sans MS" w:cs="Comic Sans MS"/>
          <w:sz w:val="20"/>
          <w:szCs w:val="20"/>
        </w:rPr>
        <w:t xml:space="preserve"> Kitap ve defter ................................, küp şeker ....................................... üretilir.</w:t>
      </w:r>
    </w:p>
    <w:p w:rsidR="00BD7E55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</w:p>
    <w:p w:rsidR="00BD7E55" w:rsidRPr="00E402F4" w:rsidRDefault="00BD7E55" w:rsidP="002F0906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E402F4">
        <w:rPr>
          <w:rFonts w:ascii="Comic Sans MS" w:hAnsi="Comic Sans MS" w:cs="Comic Sans MS"/>
          <w:b/>
          <w:bCs/>
          <w:sz w:val="20"/>
          <w:szCs w:val="20"/>
        </w:rPr>
        <w:t>C. Resimler</w:t>
      </w:r>
      <w:r>
        <w:rPr>
          <w:rFonts w:ascii="Comic Sans MS" w:hAnsi="Comic Sans MS" w:cs="Comic Sans MS"/>
          <w:b/>
          <w:bCs/>
          <w:sz w:val="20"/>
          <w:szCs w:val="20"/>
        </w:rPr>
        <w:t>dekilerin</w:t>
      </w:r>
      <w:r w:rsidRPr="00E402F4">
        <w:rPr>
          <w:rFonts w:ascii="Comic Sans MS" w:hAnsi="Comic Sans MS" w:cs="Comic Sans MS"/>
          <w:b/>
          <w:bCs/>
          <w:sz w:val="20"/>
          <w:szCs w:val="20"/>
        </w:rPr>
        <w:t xml:space="preserve"> istek mi, ihtiyaç mı olduğunu yazınız.</w:t>
      </w:r>
      <w:r>
        <w:rPr>
          <w:rFonts w:ascii="Comic Sans MS" w:hAnsi="Comic Sans MS" w:cs="Comic Sans MS"/>
          <w:b/>
          <w:bCs/>
          <w:sz w:val="20"/>
          <w:szCs w:val="20"/>
        </w:rPr>
        <w:t>(6x3=18 puan)</w:t>
      </w:r>
    </w:p>
    <w:p w:rsidR="00BD7E55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  <w:r w:rsidRPr="00585DEF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alibakkal.net/pictures/20151129192111_ekmek.jpg" style="width:82.5pt;height:38.25pt;visibility:visible">
            <v:imagedata r:id="rId4" o:title=""/>
          </v:shape>
        </w:pict>
      </w:r>
      <w:r w:rsidRPr="00585DEF">
        <w:rPr>
          <w:rFonts w:cs="Times New Roman"/>
          <w:noProof/>
        </w:rPr>
        <w:pict>
          <v:shape id="Resim 4" o:spid="_x0000_i1026" type="#_x0000_t75" alt="http://www.hepsibisiklet.com/pictures/201332212519_umitladycoronna20bisikletfiyati.jpg" style="width:74.25pt;height:42pt;visibility:visible">
            <v:imagedata r:id="rId5" o:title=""/>
          </v:shape>
        </w:pict>
      </w:r>
      <w:r w:rsidRPr="00585DEF">
        <w:rPr>
          <w:rFonts w:cs="Times New Roman"/>
          <w:noProof/>
        </w:rPr>
        <w:pict>
          <v:shape id="Resim 10" o:spid="_x0000_i1027" type="#_x0000_t75" alt="http://bayandamoda.com/wp-content/uploads/2014/09/K%C4%B1%C5%9Fl%C4%B1k-K%C4%B1yafet-Kombinleri-ve-Modelleri2.png" style="width:66.75pt;height:44.25pt;visibility:visible">
            <v:imagedata r:id="rId6" o:title=""/>
          </v:shape>
        </w:pict>
      </w:r>
      <w:r w:rsidRPr="00585DEF">
        <w:rPr>
          <w:rFonts w:cs="Times New Roman"/>
          <w:noProof/>
        </w:rPr>
        <w:pict>
          <v:shape id="Resim 13" o:spid="_x0000_i1028" type="#_x0000_t75" alt="http://img-fotki.yandex.ru/get/6201/119528728.1aed/0_daada_d12e0cfb_L" style="width:52.5pt;height:42pt;visibility:visible">
            <v:imagedata r:id="rId7" o:title=""/>
          </v:shape>
        </w:pict>
      </w:r>
      <w:r w:rsidRPr="00585DEF">
        <w:rPr>
          <w:rFonts w:cs="Times New Roman"/>
          <w:noProof/>
        </w:rPr>
        <w:pict>
          <v:shape id="Resim 16" o:spid="_x0000_i1029" type="#_x0000_t75" alt="http://www.ikonprefabrik.com/resimler/prefabrik_ev/r2.jpg" style="width:62.25pt;height:45pt;visibility:visible">
            <v:imagedata r:id="rId8" o:title=""/>
          </v:shape>
        </w:pict>
      </w:r>
      <w:r w:rsidRPr="00585DEF">
        <w:rPr>
          <w:rFonts w:cs="Times New Roman"/>
          <w:noProof/>
        </w:rPr>
        <w:pict>
          <v:shape id="Resim 22" o:spid="_x0000_i1030" type="#_x0000_t75" alt="http://www.calismaprensibi.com/wp-content/uploads/2014/07/televizyon.jpg" style="width:62.25pt;height:54.75pt;visibility:visible">
            <v:imagedata r:id="rId9" o:title=""/>
          </v:shape>
        </w:pict>
      </w:r>
    </w:p>
    <w:p w:rsidR="00BD7E55" w:rsidRDefault="00BD7E55" w:rsidP="002F0906">
      <w:pPr>
        <w:pStyle w:val="Header"/>
        <w:rPr>
          <w:rFonts w:ascii="Comic Sans MS" w:hAnsi="Comic Sans MS" w:cs="Comic Sans MS"/>
          <w:sz w:val="20"/>
          <w:szCs w:val="20"/>
        </w:rPr>
      </w:pPr>
    </w:p>
    <w:p w:rsidR="00BD7E55" w:rsidRDefault="00BD7E55" w:rsidP="00E402F4">
      <w:pPr>
        <w:pStyle w:val="Head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:rsidR="00BD7E55" w:rsidRDefault="00BD7E55" w:rsidP="00E402F4">
      <w:pPr>
        <w:pStyle w:val="Header"/>
        <w:rPr>
          <w:rFonts w:ascii="Comic Sans MS" w:hAnsi="Comic Sans MS" w:cs="Comic Sans MS"/>
          <w:sz w:val="20"/>
          <w:szCs w:val="20"/>
        </w:rPr>
      </w:pPr>
    </w:p>
    <w:p w:rsidR="00BD7E55" w:rsidRPr="002E08D8" w:rsidRDefault="00BD7E55" w:rsidP="00E402F4">
      <w:pPr>
        <w:pStyle w:val="Header"/>
        <w:rPr>
          <w:rFonts w:ascii="Comic Sans MS" w:hAnsi="Comic Sans MS" w:cs="Comic Sans MS"/>
          <w:b/>
          <w:bCs/>
          <w:sz w:val="20"/>
          <w:szCs w:val="20"/>
        </w:rPr>
      </w:pPr>
      <w:r w:rsidRPr="002E08D8">
        <w:rPr>
          <w:rFonts w:ascii="Comic Sans MS" w:hAnsi="Comic Sans MS" w:cs="Comic Sans MS"/>
          <w:b/>
          <w:bCs/>
          <w:sz w:val="20"/>
          <w:szCs w:val="20"/>
        </w:rPr>
        <w:t>D. Resimdekiler hangi temel ihtiyacımızla ilgilidir? Yazınız.</w:t>
      </w:r>
      <w:r>
        <w:rPr>
          <w:rFonts w:ascii="Comic Sans MS" w:hAnsi="Comic Sans MS" w:cs="Comic Sans MS"/>
          <w:b/>
          <w:bCs/>
          <w:sz w:val="20"/>
          <w:szCs w:val="20"/>
        </w:rPr>
        <w:t>(12x2=24 puan)</w:t>
      </w:r>
    </w:p>
    <w:p w:rsidR="00BD7E55" w:rsidRDefault="00BD7E55" w:rsidP="00E402F4">
      <w:pPr>
        <w:pStyle w:val="Header"/>
        <w:rPr>
          <w:rFonts w:cs="Times New Roman"/>
          <w:noProof/>
        </w:rPr>
      </w:pPr>
      <w:r w:rsidRPr="00585DEF">
        <w:rPr>
          <w:rFonts w:cs="Times New Roman"/>
          <w:noProof/>
        </w:rPr>
        <w:pict>
          <v:shape id="Resim 25" o:spid="_x0000_i1031" type="#_x0000_t75" alt="http://www.maxikarizma.com/image/cache/data/urunler/06-unlu-mamuller/01-ekmekler/cifli-ekmek-yuvarlak/cifli-ekmek-yuvarlak-1000x1000.jpg" style="width:57.75pt;height:57.75pt;visibility:visible">
            <v:imagedata r:id="rId10" o:title=""/>
          </v:shape>
        </w:pict>
      </w:r>
      <w:r w:rsidRPr="00585DEF">
        <w:rPr>
          <w:rFonts w:cs="Times New Roman"/>
          <w:noProof/>
        </w:rPr>
        <w:pict>
          <v:shape id="Resim 28" o:spid="_x0000_i1032" type="#_x0000_t75" alt="http://orekainsaat.com/Upload/Haberler/9404_69-1.jpg" style="width:81pt;height:57.75pt;visibility:visible">
            <v:imagedata r:id="rId11" o:title=""/>
          </v:shape>
        </w:pict>
      </w:r>
      <w:r w:rsidRPr="00585DEF">
        <w:rPr>
          <w:rFonts w:cs="Times New Roman"/>
          <w:noProof/>
        </w:rPr>
        <w:pict>
          <v:shape id="Resim 34" o:spid="_x0000_i1033" type="#_x0000_t75" alt="1350292560_kent_lf" style="width:90pt;height:57.75pt;visibility:visible">
            <v:imagedata r:id="rId12" o:title=""/>
          </v:shape>
        </w:pict>
      </w:r>
      <w:r w:rsidRPr="00585DEF">
        <w:rPr>
          <w:rFonts w:cs="Times New Roman"/>
          <w:noProof/>
        </w:rPr>
        <w:pict>
          <v:shape id="Resim 37" o:spid="_x0000_i1034" type="#_x0000_t75" alt="http://www.exuma.com.tr/softshell-sisme-erkek-mont-turuncu-5171-61-B.jpg" style="width:57.75pt;height:57.75pt;visibility:visible">
            <v:imagedata r:id="rId13" o:title=""/>
          </v:shape>
        </w:pict>
      </w:r>
      <w:r w:rsidRPr="00585DEF">
        <w:rPr>
          <w:rFonts w:cs="Times New Roman"/>
          <w:noProof/>
        </w:rPr>
        <w:pict>
          <v:shape id="Resim 40" o:spid="_x0000_i1035" type="#_x0000_t75" alt="http://www.dunyaninilkleri.com/wp-content/uploads/2010/08/d%C3%BCnyan%C4%B1n-ilk-%C5%9Fampuan%C4%B1-%C5%9Fampuan%C4%B1n-icad%C4%B1.jpg" style="width:39pt;height:57.75pt;visibility:visible">
            <v:imagedata r:id="rId14" o:title=""/>
          </v:shape>
        </w:pict>
      </w:r>
      <w:r w:rsidRPr="00585DEF">
        <w:rPr>
          <w:rFonts w:cs="Times New Roman"/>
          <w:noProof/>
        </w:rPr>
        <w:pict>
          <v:shape id="Resim 46" o:spid="_x0000_i1036" type="#_x0000_t75" alt="Hastane Müdürü Maaşları" style="width:77.25pt;height:56.25pt;visibility:visible">
            <v:imagedata r:id="rId15" o:title=""/>
          </v:shape>
        </w:pict>
      </w:r>
    </w:p>
    <w:p w:rsidR="00BD7E55" w:rsidRDefault="00BD7E55" w:rsidP="00E402F4">
      <w:pPr>
        <w:pStyle w:val="Header"/>
        <w:rPr>
          <w:rFonts w:cs="Times New Roman"/>
          <w:noProof/>
        </w:rPr>
      </w:pPr>
    </w:p>
    <w:p w:rsidR="00BD7E55" w:rsidRDefault="00BD7E55" w:rsidP="00E402F4">
      <w:pPr>
        <w:pStyle w:val="Header"/>
        <w:rPr>
          <w:noProof/>
        </w:rPr>
      </w:pPr>
      <w:r>
        <w:rPr>
          <w:noProof/>
        </w:rPr>
        <w:t>........................       ............................          ................................        ......................       .................    ..............................</w:t>
      </w:r>
    </w:p>
    <w:p w:rsidR="00BD7E55" w:rsidRDefault="00BD7E55" w:rsidP="00E402F4">
      <w:pPr>
        <w:pStyle w:val="Header"/>
        <w:rPr>
          <w:noProof/>
        </w:rPr>
      </w:pPr>
    </w:p>
    <w:p w:rsidR="00BD7E55" w:rsidRDefault="00BD7E55" w:rsidP="00E402F4">
      <w:pPr>
        <w:pStyle w:val="Header"/>
        <w:rPr>
          <w:rFonts w:ascii="Comic Sans MS" w:hAnsi="Comic Sans MS" w:cs="Comic Sans MS"/>
          <w:sz w:val="20"/>
          <w:szCs w:val="20"/>
        </w:rPr>
      </w:pPr>
      <w:r w:rsidRPr="00585DEF">
        <w:rPr>
          <w:rFonts w:cs="Times New Roman"/>
          <w:noProof/>
        </w:rPr>
        <w:pict>
          <v:shape id="Resim 49" o:spid="_x0000_i1037" type="#_x0000_t75" alt="http://images.teskilat.akparti.org.tr/uploads/practices/et_sut_kurumu.jpg" style="width:66.75pt;height:57.75pt;visibility:visible">
            <v:imagedata r:id="rId16" o:title=""/>
          </v:shape>
        </w:pict>
      </w:r>
      <w:r w:rsidRPr="00585DEF">
        <w:rPr>
          <w:rFonts w:cs="Times New Roman"/>
          <w:noProof/>
        </w:rPr>
        <w:pict>
          <v:shape id="Resim 52" o:spid="_x0000_i1038" type="#_x0000_t75" alt="http://st.depositphotos.com/1793489/3815/v/950/depositphotos_38153249-School-bag-pencils-books-notebooks-pen.jpg" style="width:80.25pt;height:57pt;visibility:visible">
            <v:imagedata r:id="rId17" o:title=""/>
          </v:shape>
        </w:pict>
      </w:r>
      <w:r w:rsidRPr="00585DEF">
        <w:rPr>
          <w:rFonts w:cs="Times New Roman"/>
          <w:noProof/>
        </w:rPr>
        <w:pict>
          <v:shape id="Resim 55" o:spid="_x0000_i1039" type="#_x0000_t75" alt="http://kcgrupsigorta.com.tr/wp-content/uploads/219b0f.jpg" style="width:91.5pt;height:60.75pt;visibility:visible">
            <v:imagedata r:id="rId18" o:title=""/>
          </v:shape>
        </w:pict>
      </w:r>
      <w:r w:rsidRPr="00585DEF">
        <w:rPr>
          <w:rFonts w:cs="Times New Roman"/>
          <w:noProof/>
        </w:rPr>
        <w:pict>
          <v:shape id="Resim 58" o:spid="_x0000_i1040" type="#_x0000_t75" alt="http://img7.mynet.com/kadin/images/article/saglik/sabun7.jpg" style="width:66pt;height:61.5pt;visibility:visible">
            <v:imagedata r:id="rId19" o:title=""/>
          </v:shape>
        </w:pict>
      </w:r>
      <w:r w:rsidRPr="00585DEF">
        <w:rPr>
          <w:rFonts w:cs="Times New Roman"/>
          <w:noProof/>
        </w:rPr>
        <w:pict>
          <v:shape id="Resim 64" o:spid="_x0000_i1041" type="#_x0000_t75" alt="http://www.greyder.com/content/images/thumbs/0050578_00676-gunluk-erkek-ayakkabi-olive_360.jpeg" style="width:75pt;height:68.25pt;visibility:visible">
            <v:imagedata r:id="rId20" o:title=""/>
          </v:shape>
        </w:pict>
      </w:r>
      <w:r w:rsidRPr="00585DEF">
        <w:rPr>
          <w:rFonts w:cs="Times New Roman"/>
          <w:noProof/>
        </w:rPr>
        <w:pict>
          <v:shape id="Resim 67" o:spid="_x0000_i1042" type="#_x0000_t75" alt="http://www.onlinesirketlerim.com/wp-content/uploads/2015/01/peugeot-partner-taksi.jpg" style="width:75pt;height:50.25pt;visibility:visible">
            <v:imagedata r:id="rId21" o:title=""/>
          </v:shape>
        </w:pict>
      </w:r>
    </w:p>
    <w:p w:rsidR="00BD7E55" w:rsidRDefault="00BD7E55" w:rsidP="00E402F4">
      <w:pPr>
        <w:pStyle w:val="Header"/>
        <w:rPr>
          <w:rFonts w:ascii="Comic Sans MS" w:hAnsi="Comic Sans MS" w:cs="Comic Sans MS"/>
          <w:sz w:val="20"/>
          <w:szCs w:val="20"/>
        </w:rPr>
      </w:pPr>
    </w:p>
    <w:p w:rsidR="00BD7E55" w:rsidRPr="005C79A2" w:rsidRDefault="00BD7E55" w:rsidP="005C79A2">
      <w:pPr>
        <w:pStyle w:val="Head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.................................................................................................................................</w:t>
      </w:r>
      <w:r w:rsidRPr="007C7BF0">
        <w:t xml:space="preserve"> </w:t>
      </w:r>
      <w:r>
        <w:t>Sorubak.com</w:t>
      </w:r>
      <w:r>
        <w:rPr>
          <w:rFonts w:ascii="Comic Sans MS" w:hAnsi="Comic Sans MS" w:cs="Comic Sans MS"/>
          <w:sz w:val="20"/>
          <w:szCs w:val="20"/>
        </w:rPr>
        <w:t>......................................................</w:t>
      </w:r>
    </w:p>
    <w:sectPr w:rsidR="00BD7E55" w:rsidRPr="005C79A2" w:rsidSect="00D916CB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06"/>
    <w:rsid w:val="000B2CDB"/>
    <w:rsid w:val="00245EBE"/>
    <w:rsid w:val="0024780D"/>
    <w:rsid w:val="002B2700"/>
    <w:rsid w:val="002E08D8"/>
    <w:rsid w:val="002F0906"/>
    <w:rsid w:val="00344A90"/>
    <w:rsid w:val="004F56FE"/>
    <w:rsid w:val="00585DEF"/>
    <w:rsid w:val="005C79A2"/>
    <w:rsid w:val="00653931"/>
    <w:rsid w:val="006A0B12"/>
    <w:rsid w:val="007C7BF0"/>
    <w:rsid w:val="0089381C"/>
    <w:rsid w:val="008B0010"/>
    <w:rsid w:val="0099071C"/>
    <w:rsid w:val="00B76594"/>
    <w:rsid w:val="00BD7E55"/>
    <w:rsid w:val="00BF31DA"/>
    <w:rsid w:val="00C11F94"/>
    <w:rsid w:val="00D72534"/>
    <w:rsid w:val="00D916CB"/>
    <w:rsid w:val="00E402F4"/>
    <w:rsid w:val="00E5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B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0906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0906"/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B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0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47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</Pages>
  <Words>461</Words>
  <Characters>2630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edanur</cp:lastModifiedBy>
  <cp:revision>8</cp:revision>
  <dcterms:created xsi:type="dcterms:W3CDTF">2016-02-12T20:46:00Z</dcterms:created>
  <dcterms:modified xsi:type="dcterms:W3CDTF">2016-03-14T16:52:00Z</dcterms:modified>
</cp:coreProperties>
</file>